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9B6D5F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2520978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097"/>
        <w:gridCol w:w="3307"/>
        <w:gridCol w:w="4519"/>
      </w:tblGrid>
      <w:tr w:rsidR="002A17D3" w:rsidRPr="002A17D3" w:rsidTr="002A17D3">
        <w:trPr>
          <w:trHeight w:val="535"/>
        </w:trPr>
        <w:tc>
          <w:tcPr>
            <w:tcW w:w="9923" w:type="dxa"/>
            <w:gridSpan w:val="3"/>
            <w:vAlign w:val="center"/>
          </w:tcPr>
          <w:p w:rsidR="002A17D3" w:rsidRPr="002A17D3" w:rsidRDefault="00737514" w:rsidP="007B589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Thursday 4</w:t>
            </w:r>
            <w:r w:rsidR="003229B7" w:rsidRPr="003229B7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FF50D9" w:rsidRPr="002A17D3" w:rsidTr="009B6D5F">
        <w:trPr>
          <w:trHeight w:val="136"/>
        </w:trPr>
        <w:tc>
          <w:tcPr>
            <w:tcW w:w="2097" w:type="dxa"/>
            <w:vMerge w:val="restart"/>
          </w:tcPr>
          <w:p w:rsidR="00FF50D9" w:rsidRPr="002A17D3" w:rsidRDefault="00FF50D9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826" w:type="dxa"/>
            <w:gridSpan w:val="2"/>
          </w:tcPr>
          <w:p w:rsidR="00FF50D9" w:rsidRPr="002A17D3" w:rsidRDefault="00FF50D9" w:rsidP="00FF50D9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FF50D9" w:rsidRPr="002A17D3" w:rsidTr="009B6D5F">
        <w:trPr>
          <w:trHeight w:val="635"/>
        </w:trPr>
        <w:tc>
          <w:tcPr>
            <w:tcW w:w="2097" w:type="dxa"/>
            <w:vMerge/>
          </w:tcPr>
          <w:p w:rsidR="00FF50D9" w:rsidRPr="002A17D3" w:rsidRDefault="00FF50D9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307" w:type="dxa"/>
          </w:tcPr>
          <w:p w:rsidR="00FF50D9" w:rsidRPr="002A17D3" w:rsidRDefault="00FF50D9" w:rsidP="00FF50D9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FF50D9" w:rsidRPr="002A17D3" w:rsidRDefault="00FF50D9" w:rsidP="00FF50D9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4519" w:type="dxa"/>
          </w:tcPr>
          <w:p w:rsidR="00FF50D9" w:rsidRPr="002A17D3" w:rsidRDefault="00FF50D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>
                  <wp:extent cx="2732405" cy="3537095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ron man warm up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310" cy="3575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2D51" w:rsidRPr="002A17D3" w:rsidTr="009B6D5F">
        <w:trPr>
          <w:trHeight w:val="990"/>
        </w:trPr>
        <w:tc>
          <w:tcPr>
            <w:tcW w:w="2097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7826" w:type="dxa"/>
            <w:gridSpan w:val="2"/>
          </w:tcPr>
          <w:p w:rsidR="00AF500A" w:rsidRDefault="008840C7" w:rsidP="008840C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SPELLINGS</w:t>
            </w:r>
            <w:r w:rsidR="00737514">
              <w:rPr>
                <w:rFonts w:ascii="Comic Sans MS" w:hAnsi="Comic Sans MS"/>
                <w:sz w:val="24"/>
              </w:rPr>
              <w:t xml:space="preserve"> </w:t>
            </w:r>
            <w:r w:rsidR="001664A1">
              <w:rPr>
                <w:rFonts w:ascii="Comic Sans MS" w:hAnsi="Comic Sans MS"/>
                <w:sz w:val="24"/>
              </w:rPr>
              <w:t>–</w:t>
            </w:r>
            <w:r w:rsidR="00737514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="001664A1" w:rsidRPr="001664A1">
              <w:rPr>
                <w:rFonts w:ascii="Comic Sans MS" w:hAnsi="Comic Sans MS"/>
                <w:b/>
                <w:sz w:val="24"/>
              </w:rPr>
              <w:t>ough</w:t>
            </w:r>
            <w:proofErr w:type="spellEnd"/>
            <w:r w:rsidR="001664A1" w:rsidRPr="001664A1">
              <w:rPr>
                <w:rFonts w:ascii="Comic Sans MS" w:hAnsi="Comic Sans MS"/>
                <w:b/>
                <w:sz w:val="24"/>
              </w:rPr>
              <w:t xml:space="preserve"> words</w:t>
            </w:r>
          </w:p>
          <w:p w:rsidR="00131C6B" w:rsidRPr="00AF500A" w:rsidRDefault="001664A1" w:rsidP="00A60A07">
            <w:pPr>
              <w:rPr>
                <w:rStyle w:val="SubtleEmphasis"/>
                <w:rFonts w:ascii="Comic Sans MS" w:hAnsi="Comic Sans MS"/>
                <w:b/>
                <w:i w:val="0"/>
                <w:iCs w:val="0"/>
                <w:color w:val="auto"/>
                <w:sz w:val="24"/>
              </w:rPr>
            </w:pPr>
            <w:r w:rsidRPr="000347A8">
              <w:rPr>
                <w:rFonts w:ascii="Comic Sans MS" w:hAnsi="Comic Sans MS"/>
                <w:sz w:val="24"/>
              </w:rPr>
              <w:t xml:space="preserve">Use the </w:t>
            </w:r>
            <w:r>
              <w:rPr>
                <w:rFonts w:ascii="Comic Sans MS" w:hAnsi="Comic Sans MS"/>
                <w:sz w:val="24"/>
              </w:rPr>
              <w:t>‘</w:t>
            </w:r>
            <w:proofErr w:type="spellStart"/>
            <w:r w:rsidRPr="000347A8">
              <w:rPr>
                <w:rFonts w:ascii="Comic Sans MS" w:hAnsi="Comic Sans MS"/>
                <w:b/>
                <w:sz w:val="24"/>
              </w:rPr>
              <w:t>Spelliarmus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>’</w:t>
            </w:r>
            <w:r w:rsidRPr="000347A8">
              <w:rPr>
                <w:rFonts w:ascii="Comic Sans MS" w:hAnsi="Comic Sans MS"/>
                <w:b/>
                <w:sz w:val="24"/>
              </w:rPr>
              <w:t xml:space="preserve"> game sheet</w:t>
            </w:r>
            <w:r w:rsidRPr="000347A8">
              <w:rPr>
                <w:rFonts w:ascii="Comic Sans MS" w:hAnsi="Comic Sans MS"/>
                <w:sz w:val="24"/>
              </w:rPr>
              <w:t xml:space="preserve"> to practise spelling your list of words. You will need to print and cut out </w:t>
            </w:r>
            <w:r>
              <w:rPr>
                <w:rFonts w:ascii="Comic Sans MS" w:hAnsi="Comic Sans MS"/>
                <w:sz w:val="24"/>
              </w:rPr>
              <w:t xml:space="preserve">the </w:t>
            </w:r>
            <w:r w:rsidRPr="000347A8">
              <w:rPr>
                <w:rFonts w:ascii="Comic Sans MS" w:hAnsi="Comic Sans MS"/>
                <w:sz w:val="24"/>
              </w:rPr>
              <w:t>spinner</w:t>
            </w:r>
            <w:r>
              <w:rPr>
                <w:rFonts w:ascii="Comic Sans MS" w:hAnsi="Comic Sans MS"/>
                <w:sz w:val="24"/>
              </w:rPr>
              <w:t xml:space="preserve"> first</w:t>
            </w:r>
            <w:r w:rsidRPr="000347A8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(or make your own), if you haven’t still got the one from a previous week.</w:t>
            </w:r>
          </w:p>
        </w:tc>
      </w:tr>
      <w:tr w:rsidR="008840C7" w:rsidRPr="002A17D3" w:rsidTr="009B6D5F">
        <w:trPr>
          <w:trHeight w:val="990"/>
        </w:trPr>
        <w:tc>
          <w:tcPr>
            <w:tcW w:w="2097" w:type="dxa"/>
          </w:tcPr>
          <w:p w:rsidR="008840C7" w:rsidRPr="002A17D3" w:rsidRDefault="00EA2E5A" w:rsidP="00EA2E5A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  <w:highlight w:val="yellow"/>
              </w:rPr>
              <w:t xml:space="preserve">Times will be on your emailed invitation. </w:t>
            </w:r>
          </w:p>
        </w:tc>
        <w:tc>
          <w:tcPr>
            <w:tcW w:w="7826" w:type="dxa"/>
            <w:gridSpan w:val="2"/>
          </w:tcPr>
          <w:p w:rsidR="00FC4B20" w:rsidRDefault="00FC4B20" w:rsidP="0024175E">
            <w:pPr>
              <w:rPr>
                <w:rFonts w:ascii="Comic Sans MS" w:hAnsi="Comic Sans MS"/>
                <w:sz w:val="24"/>
              </w:rPr>
            </w:pPr>
            <w:r w:rsidRPr="00FC4B20">
              <w:rPr>
                <w:rFonts w:ascii="Comic Sans MS" w:hAnsi="Comic Sans MS"/>
                <w:sz w:val="24"/>
                <w:highlight w:val="yellow"/>
              </w:rPr>
              <w:t xml:space="preserve">ZOOM </w:t>
            </w:r>
            <w:r w:rsidR="0024175E" w:rsidRPr="00FC4B20">
              <w:rPr>
                <w:rFonts w:ascii="Comic Sans MS" w:hAnsi="Comic Sans MS"/>
                <w:sz w:val="24"/>
                <w:highlight w:val="yellow"/>
              </w:rPr>
              <w:t xml:space="preserve">ENGLISH </w:t>
            </w:r>
            <w:r w:rsidR="00BF386D">
              <w:rPr>
                <w:rFonts w:ascii="Comic Sans MS" w:hAnsi="Comic Sans MS"/>
                <w:sz w:val="24"/>
                <w:highlight w:val="yellow"/>
              </w:rPr>
              <w:t xml:space="preserve">LESSON </w:t>
            </w:r>
          </w:p>
          <w:p w:rsidR="00F651F4" w:rsidRDefault="00FC4B20" w:rsidP="009B6D5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 will receive an invitation via email to join in this live streamed</w:t>
            </w:r>
            <w:r w:rsidR="002E2093">
              <w:rPr>
                <w:rFonts w:ascii="Comic Sans MS" w:hAnsi="Comic Sans MS"/>
                <w:sz w:val="24"/>
              </w:rPr>
              <w:t xml:space="preserve"> English lesson with your usual morning teacher (and TA) plus a small group of o</w:t>
            </w:r>
            <w:r>
              <w:rPr>
                <w:rFonts w:ascii="Comic Sans MS" w:hAnsi="Comic Sans MS"/>
                <w:sz w:val="24"/>
              </w:rPr>
              <w:t>ther children from your class.</w:t>
            </w:r>
            <w:r w:rsidR="00E26329">
              <w:rPr>
                <w:rFonts w:ascii="Comic Sans MS" w:hAnsi="Comic Sans MS"/>
                <w:sz w:val="24"/>
              </w:rPr>
              <w:t xml:space="preserve"> </w:t>
            </w:r>
            <w:r w:rsidR="009B6D5F" w:rsidRPr="009B6D5F">
              <w:rPr>
                <w:rFonts w:ascii="Comic Sans MS" w:hAnsi="Comic Sans MS" w:cs="Calibri"/>
                <w:iCs/>
                <w:color w:val="000000"/>
                <w:sz w:val="24"/>
                <w:shd w:val="clear" w:color="auto" w:fill="FFFFFF"/>
              </w:rPr>
              <w:t>We will be reading chapter 1 of the book 'The Boy in the Tower', discussing our first impressions and explaining the follow-up task for you to complete independently after the Zoom session. </w:t>
            </w:r>
            <w:r w:rsidR="009B6D5F">
              <w:rPr>
                <w:rFonts w:ascii="Comic Sans MS" w:hAnsi="Comic Sans MS"/>
                <w:sz w:val="24"/>
              </w:rPr>
              <w:t xml:space="preserve">We’d love you to </w:t>
            </w:r>
            <w:r w:rsidR="00E26329">
              <w:rPr>
                <w:rFonts w:ascii="Comic Sans MS" w:hAnsi="Comic Sans MS"/>
                <w:sz w:val="24"/>
              </w:rPr>
              <w:t xml:space="preserve">email back </w:t>
            </w:r>
            <w:r w:rsidR="009B6D5F">
              <w:rPr>
                <w:rFonts w:ascii="Comic Sans MS" w:hAnsi="Comic Sans MS"/>
                <w:sz w:val="24"/>
              </w:rPr>
              <w:t>your work</w:t>
            </w:r>
            <w:r w:rsidR="00E26329">
              <w:rPr>
                <w:rFonts w:ascii="Comic Sans MS" w:hAnsi="Comic Sans MS"/>
                <w:sz w:val="24"/>
              </w:rPr>
              <w:t xml:space="preserve"> for marking.</w:t>
            </w:r>
            <w:r w:rsidR="002E2093">
              <w:rPr>
                <w:rFonts w:ascii="Comic Sans MS" w:hAnsi="Comic Sans MS"/>
                <w:sz w:val="24"/>
              </w:rPr>
              <w:t xml:space="preserve"> The resources for this are in the Daily Doodle English folder, as normal.</w:t>
            </w:r>
          </w:p>
        </w:tc>
      </w:tr>
      <w:tr w:rsidR="003B2D51" w:rsidRPr="002A17D3" w:rsidTr="009B6D5F">
        <w:trPr>
          <w:trHeight w:val="980"/>
        </w:trPr>
        <w:tc>
          <w:tcPr>
            <w:tcW w:w="2097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826" w:type="dxa"/>
            <w:gridSpan w:val="2"/>
          </w:tcPr>
          <w:p w:rsidR="00E52A45" w:rsidRPr="00E52A45" w:rsidRDefault="00E52A45" w:rsidP="00E52A45">
            <w:pPr>
              <w:rPr>
                <w:rFonts w:ascii="Comic Sans MS" w:hAnsi="Comic Sans MS"/>
                <w:sz w:val="24"/>
              </w:rPr>
            </w:pPr>
            <w:r w:rsidRPr="00E52A45">
              <w:rPr>
                <w:rFonts w:ascii="Comic Sans MS" w:hAnsi="Comic Sans MS"/>
                <w:sz w:val="24"/>
              </w:rPr>
              <w:t xml:space="preserve">MATHS – </w:t>
            </w:r>
            <w:r w:rsidRPr="00E52A45">
              <w:rPr>
                <w:rFonts w:ascii="Comic Sans MS" w:hAnsi="Comic Sans MS"/>
                <w:b/>
                <w:sz w:val="24"/>
              </w:rPr>
              <w:t>Square and Cube</w:t>
            </w:r>
            <w:r>
              <w:rPr>
                <w:rFonts w:ascii="Comic Sans MS" w:hAnsi="Comic Sans MS"/>
                <w:b/>
                <w:sz w:val="24"/>
              </w:rPr>
              <w:t xml:space="preserve"> Numbers</w:t>
            </w:r>
          </w:p>
          <w:p w:rsidR="00BA7978" w:rsidRDefault="00BA7978" w:rsidP="00BA7978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Today we will carry on our learning about square and cube numbers.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Try to complete step 1:</w:t>
            </w:r>
          </w:p>
          <w:p w:rsidR="00BA7978" w:rsidRDefault="00BA7978" w:rsidP="00BA7978">
            <w:pPr>
              <w:pStyle w:val="ListParagraph"/>
              <w:numPr>
                <w:ilvl w:val="0"/>
                <w:numId w:val="4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Open today’s ‘What to do’ sheet and follow the instructions. Choose to have a go at either the easier Mild practice sheet (page 5), harder Hot practice sheet (page 6)</w:t>
            </w:r>
            <w:r>
              <w:rPr>
                <w:rFonts w:ascii="Comic Sans MS" w:hAnsi="Comic Sans MS"/>
                <w:b/>
                <w:sz w:val="24"/>
              </w:rPr>
              <w:t xml:space="preserve">. </w:t>
            </w:r>
            <w:r>
              <w:rPr>
                <w:rFonts w:ascii="Comic Sans MS" w:hAnsi="Comic Sans MS"/>
                <w:sz w:val="24"/>
              </w:rPr>
              <w:t xml:space="preserve">Check your answers to the Mild and </w:t>
            </w:r>
            <w:proofErr w:type="gramStart"/>
            <w:r>
              <w:rPr>
                <w:rFonts w:ascii="Comic Sans MS" w:hAnsi="Comic Sans MS"/>
                <w:sz w:val="24"/>
              </w:rPr>
              <w:t>Hot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tasks (page 7). If you’re finding it a bit tricky, ask an adult to work with you instead on ‘Factors of Square Numbers’ (page 8).</w:t>
            </w:r>
          </w:p>
          <w:p w:rsidR="00BA7978" w:rsidRDefault="00BA7978" w:rsidP="00BA797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If you have time or as an extra challenge, complete steps 2 and 3:</w:t>
            </w:r>
          </w:p>
          <w:p w:rsidR="003B2D51" w:rsidRDefault="00BA7978" w:rsidP="00BA7978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  <w:sz w:val="24"/>
              </w:rPr>
            </w:pPr>
            <w:r w:rsidRPr="00BA7978">
              <w:rPr>
                <w:rFonts w:ascii="Comic Sans MS" w:hAnsi="Comic Sans MS"/>
                <w:sz w:val="24"/>
              </w:rPr>
              <w:t>Boost your problem solving skills by having a go at the investigation ‘</w:t>
            </w:r>
            <w:r>
              <w:rPr>
                <w:rFonts w:ascii="Comic Sans MS" w:hAnsi="Comic Sans MS"/>
                <w:sz w:val="24"/>
              </w:rPr>
              <w:t>What an odd thing!’</w:t>
            </w:r>
            <w:r w:rsidRPr="00BA7978">
              <w:rPr>
                <w:rFonts w:ascii="Comic Sans MS" w:hAnsi="Comic Sans MS"/>
                <w:sz w:val="24"/>
              </w:rPr>
              <w:t xml:space="preserve"> (</w:t>
            </w:r>
            <w:proofErr w:type="gramStart"/>
            <w:r w:rsidRPr="00BA7978">
              <w:rPr>
                <w:rFonts w:ascii="Comic Sans MS" w:hAnsi="Comic Sans MS"/>
                <w:sz w:val="24"/>
              </w:rPr>
              <w:t>page</w:t>
            </w:r>
            <w:proofErr w:type="gramEnd"/>
            <w:r w:rsidRPr="00BA7978">
              <w:rPr>
                <w:rFonts w:ascii="Comic Sans MS" w:hAnsi="Comic Sans MS"/>
                <w:sz w:val="24"/>
              </w:rPr>
              <w:t xml:space="preserve"> 9).</w:t>
            </w:r>
          </w:p>
          <w:p w:rsidR="00BA7978" w:rsidRPr="00BA7978" w:rsidRDefault="00BA7978" w:rsidP="00BA7978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Check your understanding (page 10)</w:t>
            </w:r>
          </w:p>
        </w:tc>
      </w:tr>
      <w:tr w:rsidR="003B2D51" w:rsidRPr="002A17D3" w:rsidTr="009B6D5F">
        <w:trPr>
          <w:trHeight w:val="835"/>
        </w:trPr>
        <w:tc>
          <w:tcPr>
            <w:tcW w:w="2097" w:type="dxa"/>
          </w:tcPr>
          <w:p w:rsidR="003B2D51" w:rsidRPr="002A17D3" w:rsidRDefault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 w:rsidR="00B6181D"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826" w:type="dxa"/>
            <w:gridSpan w:val="2"/>
          </w:tcPr>
          <w:p w:rsidR="000C3628" w:rsidRDefault="000C3628" w:rsidP="000C3628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Take 5 Quiet Time:</w:t>
            </w:r>
          </w:p>
          <w:p w:rsidR="000C3628" w:rsidRDefault="000C3628" w:rsidP="000C36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Go and lie down on your back outside if it is not raining (unless you want to get wet!) and use your 5 senses – </w:t>
            </w:r>
          </w:p>
          <w:p w:rsidR="000C3628" w:rsidRDefault="000C3628" w:rsidP="000C36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See – what can you see?</w:t>
            </w:r>
          </w:p>
          <w:p w:rsidR="000C3628" w:rsidRDefault="000C3628" w:rsidP="000C36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Hear – listen carefully – what can you hear?</w:t>
            </w:r>
          </w:p>
          <w:p w:rsidR="000C3628" w:rsidRDefault="000C3628" w:rsidP="000C36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Touch – what can you feel?</w:t>
            </w:r>
          </w:p>
          <w:p w:rsidR="000C3628" w:rsidRDefault="000C3628" w:rsidP="000C36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Taste – what can you taste?</w:t>
            </w:r>
          </w:p>
          <w:p w:rsidR="000C3628" w:rsidRDefault="000C3628" w:rsidP="000C36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Smell – what can you smell?</w:t>
            </w:r>
          </w:p>
          <w:p w:rsidR="00B6181D" w:rsidRPr="002A17D3" w:rsidRDefault="000C3628" w:rsidP="000C362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it is raining, you can do it inside.</w:t>
            </w:r>
          </w:p>
        </w:tc>
      </w:tr>
      <w:tr w:rsidR="009B6D5F" w:rsidRPr="002A17D3" w:rsidTr="009B6D5F">
        <w:trPr>
          <w:trHeight w:val="848"/>
        </w:trPr>
        <w:tc>
          <w:tcPr>
            <w:tcW w:w="2097" w:type="dxa"/>
          </w:tcPr>
          <w:p w:rsidR="009B6D5F" w:rsidRPr="002A17D3" w:rsidRDefault="009B6D5F" w:rsidP="009B6D5F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826" w:type="dxa"/>
            <w:gridSpan w:val="2"/>
          </w:tcPr>
          <w:p w:rsidR="009B6D5F" w:rsidRPr="008F2036" w:rsidRDefault="009B6D5F" w:rsidP="009B6D5F">
            <w:pPr>
              <w:rPr>
                <w:rFonts w:ascii="Comic Sans MS" w:hAnsi="Comic Sans MS" w:cs="Calibri"/>
                <w:color w:val="000000"/>
                <w:sz w:val="24"/>
                <w:szCs w:val="24"/>
              </w:rPr>
            </w:pPr>
            <w:r w:rsidRPr="008F2036">
              <w:rPr>
                <w:rFonts w:ascii="Comic Sans MS" w:hAnsi="Comic Sans MS"/>
                <w:sz w:val="24"/>
                <w:szCs w:val="24"/>
              </w:rPr>
              <w:t>COMPUTING</w:t>
            </w:r>
            <w:r>
              <w:rPr>
                <w:rFonts w:ascii="Comic Sans MS" w:hAnsi="Comic Sans MS"/>
                <w:sz w:val="24"/>
                <w:szCs w:val="24"/>
              </w:rPr>
              <w:t xml:space="preserve"> - </w:t>
            </w:r>
            <w:r w:rsidRPr="009B6D5F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To create an infographic using online software.</w:t>
            </w:r>
            <w:r w:rsidRPr="008F2036"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   </w:t>
            </w:r>
          </w:p>
          <w:p w:rsidR="009B6D5F" w:rsidRPr="008F2036" w:rsidRDefault="009B6D5F" w:rsidP="009B6D5F">
            <w:pPr>
              <w:spacing w:after="240"/>
              <w:rPr>
                <w:rFonts w:ascii="Comic Sans MS" w:hAnsi="Comic Sans MS" w:cs="Calibri"/>
                <w:color w:val="000000"/>
                <w:sz w:val="24"/>
                <w:szCs w:val="24"/>
              </w:rPr>
            </w:pPr>
            <w:r w:rsidRPr="008F2036"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Use: </w:t>
            </w:r>
            <w:hyperlink r:id="rId8" w:history="1">
              <w:r w:rsidRPr="008F2036">
                <w:rPr>
                  <w:rStyle w:val="Hyperlink"/>
                  <w:rFonts w:ascii="Comic Sans MS" w:hAnsi="Comic Sans MS" w:cs="Calibri"/>
                  <w:sz w:val="24"/>
                  <w:szCs w:val="24"/>
                </w:rPr>
                <w:t>http://piktochart.com</w:t>
              </w:r>
            </w:hyperlink>
            <w:r w:rsidRPr="008F2036"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 to recap and present your half term activities.  Use the tour facility and tools to create own infographic.  You will need your parents to set-up a free account on this website.  </w:t>
            </w:r>
            <w:bookmarkStart w:id="0" w:name="_GoBack"/>
            <w:bookmarkEnd w:id="0"/>
          </w:p>
          <w:p w:rsidR="009B6D5F" w:rsidRPr="009B6D5F" w:rsidRDefault="009B6D5F" w:rsidP="009B6D5F">
            <w:pPr>
              <w:rPr>
                <w:sz w:val="24"/>
                <w:szCs w:val="24"/>
              </w:rPr>
            </w:pPr>
            <w:r w:rsidRPr="008F2036"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If you are unable to set up an account then feel free to use </w:t>
            </w:r>
            <w:hyperlink r:id="rId9" w:history="1">
              <w:r w:rsidRPr="008F2036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https://www.easel.ly/</w:t>
              </w:r>
            </w:hyperlink>
            <w:r w:rsidRPr="008F2036">
              <w:rPr>
                <w:rFonts w:ascii="Comic Sans MS" w:hAnsi="Comic Sans MS"/>
                <w:sz w:val="24"/>
                <w:szCs w:val="24"/>
              </w:rPr>
              <w:t xml:space="preserve"> or Microsoft office to create a visual poster or presentation.</w:t>
            </w:r>
          </w:p>
        </w:tc>
      </w:tr>
      <w:tr w:rsidR="009B6D5F" w:rsidRPr="002A17D3" w:rsidTr="009B6D5F">
        <w:trPr>
          <w:trHeight w:val="833"/>
        </w:trPr>
        <w:tc>
          <w:tcPr>
            <w:tcW w:w="2097" w:type="dxa"/>
          </w:tcPr>
          <w:p w:rsidR="009B6D5F" w:rsidRPr="002A17D3" w:rsidRDefault="009B6D5F" w:rsidP="009B6D5F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826" w:type="dxa"/>
            <w:gridSpan w:val="2"/>
          </w:tcPr>
          <w:p w:rsidR="009B6D5F" w:rsidRDefault="009B6D5F" w:rsidP="009B6D5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Create and Design a rock/stone for our School Memorial.</w:t>
            </w:r>
          </w:p>
          <w:p w:rsidR="009B6D5F" w:rsidRDefault="009B6D5F" w:rsidP="009B6D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Choose something that is personal to you or means something special to you during your time in lockdown and decorate your rock/stone.</w:t>
            </w:r>
          </w:p>
          <w:p w:rsidR="009B6D5F" w:rsidRDefault="009B6D5F" w:rsidP="009B6D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Don’t forget to name and date it so it will be there for all to see. </w:t>
            </w:r>
          </w:p>
          <w:p w:rsidR="009B6D5F" w:rsidRPr="002A17D3" w:rsidRDefault="009B6D5F" w:rsidP="009B6D5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Please keep it safe until we’re back at school.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42E"/>
    <w:multiLevelType w:val="hybridMultilevel"/>
    <w:tmpl w:val="FD10037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CA5A39"/>
    <w:multiLevelType w:val="hybridMultilevel"/>
    <w:tmpl w:val="0CC2F3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302295"/>
    <w:multiLevelType w:val="hybridMultilevel"/>
    <w:tmpl w:val="C074A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93C7B"/>
    <w:rsid w:val="000C3628"/>
    <w:rsid w:val="000D393D"/>
    <w:rsid w:val="000D7F49"/>
    <w:rsid w:val="001126F5"/>
    <w:rsid w:val="001149CF"/>
    <w:rsid w:val="00131C6B"/>
    <w:rsid w:val="001664A1"/>
    <w:rsid w:val="001D1250"/>
    <w:rsid w:val="0024175E"/>
    <w:rsid w:val="00252BDE"/>
    <w:rsid w:val="002A17D3"/>
    <w:rsid w:val="002C2319"/>
    <w:rsid w:val="002C5224"/>
    <w:rsid w:val="002D2E6A"/>
    <w:rsid w:val="002E2093"/>
    <w:rsid w:val="00300EB5"/>
    <w:rsid w:val="00311AAA"/>
    <w:rsid w:val="003229B7"/>
    <w:rsid w:val="003B2D51"/>
    <w:rsid w:val="003C3624"/>
    <w:rsid w:val="003C4EBB"/>
    <w:rsid w:val="004313CA"/>
    <w:rsid w:val="00451715"/>
    <w:rsid w:val="005B166B"/>
    <w:rsid w:val="00737514"/>
    <w:rsid w:val="00764E78"/>
    <w:rsid w:val="007B5896"/>
    <w:rsid w:val="008612CD"/>
    <w:rsid w:val="00875D54"/>
    <w:rsid w:val="008840C7"/>
    <w:rsid w:val="008F263B"/>
    <w:rsid w:val="0092637C"/>
    <w:rsid w:val="00955706"/>
    <w:rsid w:val="009A1B86"/>
    <w:rsid w:val="009B6D5F"/>
    <w:rsid w:val="009D4AC1"/>
    <w:rsid w:val="00A53901"/>
    <w:rsid w:val="00A60A07"/>
    <w:rsid w:val="00AF500A"/>
    <w:rsid w:val="00B6181D"/>
    <w:rsid w:val="00BA7978"/>
    <w:rsid w:val="00BB0B81"/>
    <w:rsid w:val="00BD1D35"/>
    <w:rsid w:val="00BF386D"/>
    <w:rsid w:val="00C13FE9"/>
    <w:rsid w:val="00C746F5"/>
    <w:rsid w:val="00E26329"/>
    <w:rsid w:val="00E52A45"/>
    <w:rsid w:val="00EA2AC7"/>
    <w:rsid w:val="00EA2E5A"/>
    <w:rsid w:val="00F37C6D"/>
    <w:rsid w:val="00F651F4"/>
    <w:rsid w:val="00FC4B20"/>
    <w:rsid w:val="00FD7EFA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D6A016A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0D7F4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ktochart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easel.l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7733988B</Template>
  <TotalTime>133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6</cp:revision>
  <dcterms:created xsi:type="dcterms:W3CDTF">2020-05-30T13:07:00Z</dcterms:created>
  <dcterms:modified xsi:type="dcterms:W3CDTF">2020-06-01T11:50:00Z</dcterms:modified>
</cp:coreProperties>
</file>